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609" w:rsidRDefault="00302609" w:rsidP="0030260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Katherine TRYPLOWE</w:t>
      </w:r>
      <w:r>
        <w:t xml:space="preserve">      (fl.1474)</w:t>
      </w:r>
    </w:p>
    <w:p w:rsidR="00302609" w:rsidRDefault="00302609" w:rsidP="0030260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Sittingbourne, Kent.</w:t>
      </w:r>
    </w:p>
    <w:p w:rsidR="00302609" w:rsidRDefault="00302609" w:rsidP="0030260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02609" w:rsidRDefault="00302609" w:rsidP="0030260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02609" w:rsidRDefault="00302609" w:rsidP="0030260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1474</w:t>
      </w:r>
      <w:r>
        <w:tab/>
        <w:t>She made her Will.   (Plomer p.476)</w:t>
      </w:r>
    </w:p>
    <w:p w:rsidR="00302609" w:rsidRDefault="00302609" w:rsidP="00302609">
      <w:pPr>
        <w:pStyle w:val="NoSpacing"/>
        <w:tabs>
          <w:tab w:val="left" w:pos="720"/>
          <w:tab w:val="left" w:pos="1440"/>
          <w:tab w:val="left" w:pos="1890"/>
        </w:tabs>
        <w:jc w:val="both"/>
      </w:pPr>
      <w:bookmarkStart w:id="0" w:name="_GoBack"/>
      <w:bookmarkEnd w:id="0"/>
    </w:p>
    <w:p w:rsidR="00302609" w:rsidRDefault="00302609" w:rsidP="0030260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02609" w:rsidRDefault="00302609" w:rsidP="0030260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November 2017</w:t>
      </w:r>
    </w:p>
    <w:p w:rsidR="006B2F86" w:rsidRPr="00E71FC3" w:rsidRDefault="0030260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609" w:rsidRDefault="00302609" w:rsidP="00E71FC3">
      <w:pPr>
        <w:spacing w:after="0" w:line="240" w:lineRule="auto"/>
      </w:pPr>
      <w:r>
        <w:separator/>
      </w:r>
    </w:p>
  </w:endnote>
  <w:endnote w:type="continuationSeparator" w:id="0">
    <w:p w:rsidR="00302609" w:rsidRDefault="003026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609" w:rsidRDefault="00302609" w:rsidP="00E71FC3">
      <w:pPr>
        <w:spacing w:after="0" w:line="240" w:lineRule="auto"/>
      </w:pPr>
      <w:r>
        <w:separator/>
      </w:r>
    </w:p>
  </w:footnote>
  <w:footnote w:type="continuationSeparator" w:id="0">
    <w:p w:rsidR="00302609" w:rsidRDefault="003026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09"/>
    <w:rsid w:val="001A7C09"/>
    <w:rsid w:val="003026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BFF025-4581-4901-94CD-8FB046F23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2017-11-14T20:09:00Z</dcterms:created>
  <dcterms:modified xsi:type="dcterms:W3CDTF">2017-11-14T20:09:00Z</dcterms:modified>
</cp:coreProperties>
</file>